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FA4" w:rsidRDefault="00FC4FA4" w:rsidP="00736B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>
        <w:t>Сведения о доходах, об имуществе и обязательствах имущественного характера лиц, замещающих должности  руководителей муниципальных  образовательных учреждений Талицкого городского округа, и членов их семей за период с 1 января 2013 года по 31 декабря 2013 года</w:t>
      </w:r>
      <w:r>
        <w:rPr>
          <w:sz w:val="28"/>
          <w:szCs w:val="28"/>
        </w:rPr>
        <w:t xml:space="preserve">  </w:t>
      </w:r>
    </w:p>
    <w:p w:rsidR="00FC4FA4" w:rsidRDefault="00FC4FA4" w:rsidP="00924A62">
      <w:pPr>
        <w:jc w:val="both"/>
        <w:rPr>
          <w:sz w:val="28"/>
          <w:szCs w:val="28"/>
        </w:rPr>
      </w:pPr>
    </w:p>
    <w:p w:rsidR="00FC4FA4" w:rsidRDefault="00FC4FA4" w:rsidP="0056222A">
      <w:pPr>
        <w:jc w:val="both"/>
        <w:rPr>
          <w:sz w:val="28"/>
          <w:szCs w:val="28"/>
        </w:rPr>
      </w:pPr>
    </w:p>
    <w:p w:rsidR="00FC4FA4" w:rsidRDefault="00FC4FA4" w:rsidP="00A6440E">
      <w:pPr>
        <w:jc w:val="both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1367"/>
        <w:gridCol w:w="1935"/>
        <w:gridCol w:w="1596"/>
        <w:gridCol w:w="1367"/>
        <w:gridCol w:w="2387"/>
        <w:gridCol w:w="4060"/>
      </w:tblGrid>
      <w:tr w:rsidR="00FC4FA4" w:rsidRPr="009D63FE">
        <w:tc>
          <w:tcPr>
            <w:tcW w:w="1367" w:type="dxa"/>
            <w:vMerge w:val="restart"/>
          </w:tcPr>
          <w:p w:rsidR="00FC4FA4" w:rsidRPr="00EA7515" w:rsidRDefault="00FC4FA4" w:rsidP="00EA7515">
            <w:pPr>
              <w:jc w:val="both"/>
            </w:pPr>
            <w:r w:rsidRPr="00EA7515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1367" w:type="dxa"/>
            <w:vMerge w:val="restart"/>
          </w:tcPr>
          <w:p w:rsidR="00FC4FA4" w:rsidRPr="00EA7515" w:rsidRDefault="00FC4FA4" w:rsidP="00EA7515">
            <w:pPr>
              <w:jc w:val="both"/>
            </w:pPr>
            <w:r w:rsidRPr="00EA7515">
              <w:rPr>
                <w:sz w:val="22"/>
                <w:szCs w:val="22"/>
              </w:rPr>
              <w:t>должность</w:t>
            </w:r>
          </w:p>
        </w:tc>
        <w:tc>
          <w:tcPr>
            <w:tcW w:w="1935" w:type="dxa"/>
            <w:vMerge w:val="restart"/>
          </w:tcPr>
          <w:p w:rsidR="00FC4FA4" w:rsidRPr="00EA7515" w:rsidRDefault="00FC4FA4" w:rsidP="00EA7515">
            <w:pPr>
              <w:jc w:val="both"/>
            </w:pPr>
            <w:r w:rsidRPr="00EA7515">
              <w:rPr>
                <w:sz w:val="22"/>
                <w:szCs w:val="22"/>
              </w:rPr>
              <w:t>Общая сумма декларированного годового дохода за 2012 год (рублей)</w:t>
            </w:r>
          </w:p>
        </w:tc>
        <w:tc>
          <w:tcPr>
            <w:tcW w:w="9410" w:type="dxa"/>
            <w:gridSpan w:val="4"/>
          </w:tcPr>
          <w:p w:rsidR="00FC4FA4" w:rsidRPr="00EA7515" w:rsidRDefault="00FC4FA4" w:rsidP="00EA7515">
            <w:pPr>
              <w:jc w:val="both"/>
            </w:pPr>
            <w:r w:rsidRPr="00EA7515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FC4FA4" w:rsidRPr="009D63FE">
        <w:tc>
          <w:tcPr>
            <w:tcW w:w="1367" w:type="dxa"/>
            <w:vMerge/>
          </w:tcPr>
          <w:p w:rsidR="00FC4FA4" w:rsidRPr="00EA7515" w:rsidRDefault="00FC4FA4" w:rsidP="00EA7515">
            <w:pPr>
              <w:jc w:val="both"/>
            </w:pPr>
          </w:p>
        </w:tc>
        <w:tc>
          <w:tcPr>
            <w:tcW w:w="1367" w:type="dxa"/>
            <w:vMerge/>
          </w:tcPr>
          <w:p w:rsidR="00FC4FA4" w:rsidRPr="00EA7515" w:rsidRDefault="00FC4FA4" w:rsidP="00EA7515">
            <w:pPr>
              <w:jc w:val="both"/>
            </w:pPr>
          </w:p>
        </w:tc>
        <w:tc>
          <w:tcPr>
            <w:tcW w:w="1935" w:type="dxa"/>
            <w:vMerge/>
          </w:tcPr>
          <w:p w:rsidR="00FC4FA4" w:rsidRPr="00EA7515" w:rsidRDefault="00FC4FA4" w:rsidP="00EA7515">
            <w:pPr>
              <w:jc w:val="both"/>
            </w:pPr>
          </w:p>
        </w:tc>
        <w:tc>
          <w:tcPr>
            <w:tcW w:w="1596" w:type="dxa"/>
          </w:tcPr>
          <w:p w:rsidR="00FC4FA4" w:rsidRPr="00EA7515" w:rsidRDefault="00FC4FA4" w:rsidP="00EA7515">
            <w:pPr>
              <w:jc w:val="both"/>
            </w:pPr>
            <w:r w:rsidRPr="00EA7515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367" w:type="dxa"/>
          </w:tcPr>
          <w:p w:rsidR="00FC4FA4" w:rsidRPr="00EA7515" w:rsidRDefault="00FC4FA4" w:rsidP="00EA7515">
            <w:pPr>
              <w:jc w:val="both"/>
            </w:pPr>
            <w:r w:rsidRPr="00EA7515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2387" w:type="dxa"/>
          </w:tcPr>
          <w:p w:rsidR="00FC4FA4" w:rsidRPr="00EA7515" w:rsidRDefault="00FC4FA4" w:rsidP="00EA7515">
            <w:pPr>
              <w:jc w:val="both"/>
            </w:pPr>
            <w:r w:rsidRPr="00EA7515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4060" w:type="dxa"/>
          </w:tcPr>
          <w:p w:rsidR="00FC4FA4" w:rsidRPr="00EA7515" w:rsidRDefault="00FC4FA4" w:rsidP="00EA7515">
            <w:pPr>
              <w:jc w:val="both"/>
            </w:pPr>
            <w:r w:rsidRPr="00EA7515">
              <w:rPr>
                <w:sz w:val="22"/>
                <w:szCs w:val="22"/>
              </w:rPr>
              <w:t>Транспортные средства (вид, марка)</w:t>
            </w:r>
          </w:p>
        </w:tc>
      </w:tr>
      <w:tr w:rsidR="00FC4FA4" w:rsidRPr="009D63FE">
        <w:tc>
          <w:tcPr>
            <w:tcW w:w="1367" w:type="dxa"/>
          </w:tcPr>
          <w:p w:rsidR="00FC4FA4" w:rsidRPr="00EA7515" w:rsidRDefault="00FC4FA4" w:rsidP="00EA7515">
            <w:pPr>
              <w:jc w:val="both"/>
            </w:pPr>
            <w:r w:rsidRPr="00EA7515">
              <w:rPr>
                <w:sz w:val="22"/>
                <w:szCs w:val="22"/>
              </w:rPr>
              <w:t>Мурашкина Наталья Петровна</w:t>
            </w:r>
          </w:p>
        </w:tc>
        <w:tc>
          <w:tcPr>
            <w:tcW w:w="1367" w:type="dxa"/>
          </w:tcPr>
          <w:p w:rsidR="00FC4FA4" w:rsidRPr="00EA7515" w:rsidRDefault="00FC4FA4" w:rsidP="00EA7515">
            <w:pPr>
              <w:jc w:val="both"/>
            </w:pPr>
            <w:r w:rsidRPr="00EA7515">
              <w:rPr>
                <w:sz w:val="22"/>
                <w:szCs w:val="22"/>
              </w:rPr>
              <w:t>Директор МКОУ «Вновь-Юрмытская СОШ»</w:t>
            </w:r>
          </w:p>
        </w:tc>
        <w:tc>
          <w:tcPr>
            <w:tcW w:w="1935" w:type="dxa"/>
          </w:tcPr>
          <w:p w:rsidR="00FC4FA4" w:rsidRPr="00EA7515" w:rsidRDefault="00FC4FA4" w:rsidP="00EA7515">
            <w:pPr>
              <w:jc w:val="both"/>
            </w:pPr>
            <w:r w:rsidRPr="0056222A">
              <w:t>451 068,96</w:t>
            </w:r>
          </w:p>
        </w:tc>
        <w:tc>
          <w:tcPr>
            <w:tcW w:w="1596" w:type="dxa"/>
          </w:tcPr>
          <w:p w:rsidR="00FC4FA4" w:rsidRPr="00EA7515" w:rsidRDefault="00FC4FA4" w:rsidP="00EA7515">
            <w:pPr>
              <w:jc w:val="both"/>
            </w:pPr>
            <w:r w:rsidRPr="00EA7515">
              <w:rPr>
                <w:sz w:val="22"/>
                <w:szCs w:val="22"/>
              </w:rPr>
              <w:t>Жилой дом</w:t>
            </w:r>
          </w:p>
        </w:tc>
        <w:tc>
          <w:tcPr>
            <w:tcW w:w="1367" w:type="dxa"/>
          </w:tcPr>
          <w:p w:rsidR="00FC4FA4" w:rsidRPr="00EA7515" w:rsidRDefault="00FC4FA4" w:rsidP="00EA7515">
            <w:pPr>
              <w:jc w:val="both"/>
            </w:pPr>
            <w:r w:rsidRPr="00EA7515">
              <w:rPr>
                <w:sz w:val="22"/>
                <w:szCs w:val="22"/>
              </w:rPr>
              <w:t>53,10</w:t>
            </w:r>
          </w:p>
        </w:tc>
        <w:tc>
          <w:tcPr>
            <w:tcW w:w="2387" w:type="dxa"/>
          </w:tcPr>
          <w:p w:rsidR="00FC4FA4" w:rsidRPr="00EA7515" w:rsidRDefault="00FC4FA4" w:rsidP="00EA7515">
            <w:pPr>
              <w:jc w:val="both"/>
            </w:pPr>
            <w:r w:rsidRPr="00EA7515">
              <w:rPr>
                <w:sz w:val="22"/>
                <w:szCs w:val="22"/>
              </w:rPr>
              <w:t>Россия</w:t>
            </w:r>
          </w:p>
        </w:tc>
        <w:tc>
          <w:tcPr>
            <w:tcW w:w="4060" w:type="dxa"/>
          </w:tcPr>
          <w:p w:rsidR="00FC4FA4" w:rsidRPr="00EA7515" w:rsidRDefault="00FC4FA4" w:rsidP="00EA7515">
            <w:pPr>
              <w:jc w:val="both"/>
            </w:pPr>
            <w:r w:rsidRPr="00EA7515">
              <w:rPr>
                <w:sz w:val="22"/>
                <w:szCs w:val="22"/>
              </w:rPr>
              <w:t>нет</w:t>
            </w:r>
          </w:p>
        </w:tc>
      </w:tr>
      <w:tr w:rsidR="00FC4FA4" w:rsidRPr="009D63FE">
        <w:tc>
          <w:tcPr>
            <w:tcW w:w="1367" w:type="dxa"/>
          </w:tcPr>
          <w:p w:rsidR="00FC4FA4" w:rsidRPr="00EA7515" w:rsidRDefault="00FC4FA4" w:rsidP="00EA7515">
            <w:pPr>
              <w:jc w:val="both"/>
            </w:pPr>
            <w:r w:rsidRPr="00EA7515">
              <w:rPr>
                <w:sz w:val="22"/>
                <w:szCs w:val="22"/>
              </w:rPr>
              <w:t>Мурашкин Дмитрий Николаевич</w:t>
            </w:r>
          </w:p>
        </w:tc>
        <w:tc>
          <w:tcPr>
            <w:tcW w:w="1367" w:type="dxa"/>
          </w:tcPr>
          <w:p w:rsidR="00FC4FA4" w:rsidRPr="00EA7515" w:rsidRDefault="00FC4FA4" w:rsidP="00EA7515">
            <w:pPr>
              <w:jc w:val="both"/>
            </w:pPr>
          </w:p>
        </w:tc>
        <w:tc>
          <w:tcPr>
            <w:tcW w:w="1935" w:type="dxa"/>
          </w:tcPr>
          <w:p w:rsidR="00FC4FA4" w:rsidRPr="00EA7515" w:rsidRDefault="00FC4FA4" w:rsidP="00EA7515">
            <w:pPr>
              <w:jc w:val="both"/>
            </w:pPr>
            <w:r w:rsidRPr="0056222A">
              <w:t>258 519,26</w:t>
            </w:r>
          </w:p>
        </w:tc>
        <w:tc>
          <w:tcPr>
            <w:tcW w:w="1596" w:type="dxa"/>
          </w:tcPr>
          <w:p w:rsidR="00FC4FA4" w:rsidRPr="00EA7515" w:rsidRDefault="00FC4FA4" w:rsidP="00EA7515">
            <w:pPr>
              <w:jc w:val="both"/>
            </w:pPr>
            <w:r w:rsidRPr="00EA7515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367" w:type="dxa"/>
          </w:tcPr>
          <w:p w:rsidR="00FC4FA4" w:rsidRPr="00EA7515" w:rsidRDefault="00FC4FA4" w:rsidP="00EA7515">
            <w:pPr>
              <w:jc w:val="both"/>
            </w:pPr>
            <w:r w:rsidRPr="00EA7515">
              <w:rPr>
                <w:sz w:val="22"/>
                <w:szCs w:val="22"/>
              </w:rPr>
              <w:t>-</w:t>
            </w:r>
          </w:p>
        </w:tc>
        <w:tc>
          <w:tcPr>
            <w:tcW w:w="2387" w:type="dxa"/>
          </w:tcPr>
          <w:p w:rsidR="00FC4FA4" w:rsidRPr="00EA7515" w:rsidRDefault="00FC4FA4" w:rsidP="00EA7515">
            <w:pPr>
              <w:jc w:val="both"/>
            </w:pPr>
            <w:r w:rsidRPr="00EA7515">
              <w:rPr>
                <w:sz w:val="22"/>
                <w:szCs w:val="22"/>
              </w:rPr>
              <w:t>Россия</w:t>
            </w:r>
          </w:p>
        </w:tc>
        <w:tc>
          <w:tcPr>
            <w:tcW w:w="4060" w:type="dxa"/>
          </w:tcPr>
          <w:p w:rsidR="00FC4FA4" w:rsidRPr="00EA7515" w:rsidRDefault="00FC4FA4" w:rsidP="00EA7515">
            <w:pPr>
              <w:jc w:val="both"/>
            </w:pPr>
            <w:r w:rsidRPr="00EA7515">
              <w:rPr>
                <w:sz w:val="22"/>
                <w:szCs w:val="22"/>
              </w:rPr>
              <w:t xml:space="preserve">Легковой автомобиль </w:t>
            </w:r>
            <w:r w:rsidRPr="00EA7515">
              <w:rPr>
                <w:sz w:val="22"/>
                <w:szCs w:val="22"/>
                <w:lang w:val="en-US"/>
              </w:rPr>
              <w:t>VW</w:t>
            </w:r>
            <w:r w:rsidRPr="00EA7515">
              <w:rPr>
                <w:sz w:val="22"/>
                <w:szCs w:val="22"/>
              </w:rPr>
              <w:t xml:space="preserve"> </w:t>
            </w:r>
            <w:r w:rsidRPr="00EA7515">
              <w:rPr>
                <w:sz w:val="22"/>
                <w:szCs w:val="22"/>
                <w:lang w:val="en-US"/>
              </w:rPr>
              <w:t>Polo</w:t>
            </w:r>
            <w:r w:rsidRPr="00EA7515">
              <w:rPr>
                <w:sz w:val="22"/>
                <w:szCs w:val="22"/>
              </w:rPr>
              <w:t xml:space="preserve"> </w:t>
            </w:r>
            <w:r w:rsidRPr="00EA7515">
              <w:rPr>
                <w:sz w:val="22"/>
                <w:szCs w:val="22"/>
                <w:lang w:val="en-US"/>
              </w:rPr>
              <w:t>sed</w:t>
            </w:r>
            <w:r w:rsidRPr="00EA7515">
              <w:rPr>
                <w:sz w:val="22"/>
                <w:szCs w:val="22"/>
              </w:rPr>
              <w:t>.</w:t>
            </w:r>
          </w:p>
        </w:tc>
      </w:tr>
      <w:tr w:rsidR="00FC4FA4" w:rsidRPr="009D63FE">
        <w:tc>
          <w:tcPr>
            <w:tcW w:w="1367" w:type="dxa"/>
          </w:tcPr>
          <w:p w:rsidR="00FC4FA4" w:rsidRPr="00EA7515" w:rsidRDefault="00FC4FA4" w:rsidP="00EA7515">
            <w:pPr>
              <w:jc w:val="both"/>
            </w:pPr>
          </w:p>
        </w:tc>
        <w:tc>
          <w:tcPr>
            <w:tcW w:w="1367" w:type="dxa"/>
          </w:tcPr>
          <w:p w:rsidR="00FC4FA4" w:rsidRPr="00EA7515" w:rsidRDefault="00FC4FA4" w:rsidP="00EA7515">
            <w:pPr>
              <w:jc w:val="both"/>
            </w:pPr>
          </w:p>
        </w:tc>
        <w:tc>
          <w:tcPr>
            <w:tcW w:w="1935" w:type="dxa"/>
          </w:tcPr>
          <w:p w:rsidR="00FC4FA4" w:rsidRPr="00EA7515" w:rsidRDefault="00FC4FA4" w:rsidP="00EA7515">
            <w:pPr>
              <w:jc w:val="both"/>
            </w:pPr>
          </w:p>
        </w:tc>
        <w:tc>
          <w:tcPr>
            <w:tcW w:w="1596" w:type="dxa"/>
          </w:tcPr>
          <w:p w:rsidR="00FC4FA4" w:rsidRPr="00EA7515" w:rsidRDefault="00FC4FA4" w:rsidP="00EA7515">
            <w:pPr>
              <w:jc w:val="both"/>
            </w:pPr>
          </w:p>
        </w:tc>
        <w:tc>
          <w:tcPr>
            <w:tcW w:w="1367" w:type="dxa"/>
          </w:tcPr>
          <w:p w:rsidR="00FC4FA4" w:rsidRPr="00EA7515" w:rsidRDefault="00FC4FA4" w:rsidP="00EA7515">
            <w:pPr>
              <w:jc w:val="both"/>
            </w:pPr>
          </w:p>
        </w:tc>
        <w:tc>
          <w:tcPr>
            <w:tcW w:w="2387" w:type="dxa"/>
          </w:tcPr>
          <w:p w:rsidR="00FC4FA4" w:rsidRPr="00EA7515" w:rsidRDefault="00FC4FA4" w:rsidP="00EA7515">
            <w:pPr>
              <w:jc w:val="both"/>
            </w:pPr>
          </w:p>
        </w:tc>
        <w:tc>
          <w:tcPr>
            <w:tcW w:w="4060" w:type="dxa"/>
          </w:tcPr>
          <w:p w:rsidR="00FC4FA4" w:rsidRPr="00EA7515" w:rsidRDefault="00FC4FA4" w:rsidP="00EA7515">
            <w:pPr>
              <w:jc w:val="both"/>
            </w:pPr>
          </w:p>
        </w:tc>
      </w:tr>
    </w:tbl>
    <w:p w:rsidR="00FC4FA4" w:rsidRPr="009D63FE" w:rsidRDefault="00FC4FA4" w:rsidP="00A6440E">
      <w:pPr>
        <w:jc w:val="both"/>
        <w:rPr>
          <w:sz w:val="22"/>
          <w:szCs w:val="22"/>
        </w:rPr>
      </w:pPr>
    </w:p>
    <w:p w:rsidR="00FC4FA4" w:rsidRDefault="00FC4FA4" w:rsidP="00A6440E">
      <w:pPr>
        <w:jc w:val="both"/>
        <w:rPr>
          <w:sz w:val="28"/>
          <w:szCs w:val="28"/>
        </w:rPr>
      </w:pPr>
    </w:p>
    <w:p w:rsidR="00FC4FA4" w:rsidRDefault="00FC4FA4" w:rsidP="00A6440E">
      <w:pPr>
        <w:jc w:val="both"/>
        <w:rPr>
          <w:sz w:val="28"/>
          <w:szCs w:val="28"/>
        </w:rPr>
      </w:pPr>
    </w:p>
    <w:p w:rsidR="00FC4FA4" w:rsidRDefault="00FC4FA4"/>
    <w:sectPr w:rsidR="00FC4FA4" w:rsidSect="00760D1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619"/>
    <w:rsid w:val="00042F1B"/>
    <w:rsid w:val="000A4902"/>
    <w:rsid w:val="000C113F"/>
    <w:rsid w:val="000E1D34"/>
    <w:rsid w:val="00107CD0"/>
    <w:rsid w:val="001775F1"/>
    <w:rsid w:val="0024699E"/>
    <w:rsid w:val="002A2174"/>
    <w:rsid w:val="002D4A59"/>
    <w:rsid w:val="002E36BC"/>
    <w:rsid w:val="003039A3"/>
    <w:rsid w:val="0033678C"/>
    <w:rsid w:val="003C357C"/>
    <w:rsid w:val="004A7A22"/>
    <w:rsid w:val="004B268E"/>
    <w:rsid w:val="0056222A"/>
    <w:rsid w:val="005A4CB9"/>
    <w:rsid w:val="005D2834"/>
    <w:rsid w:val="006965AE"/>
    <w:rsid w:val="00701B43"/>
    <w:rsid w:val="007047AC"/>
    <w:rsid w:val="00736BCC"/>
    <w:rsid w:val="00760D19"/>
    <w:rsid w:val="00811B63"/>
    <w:rsid w:val="00837948"/>
    <w:rsid w:val="00884562"/>
    <w:rsid w:val="00896F72"/>
    <w:rsid w:val="008F20AF"/>
    <w:rsid w:val="00903D52"/>
    <w:rsid w:val="00924A62"/>
    <w:rsid w:val="00942619"/>
    <w:rsid w:val="009C7F99"/>
    <w:rsid w:val="009D63FE"/>
    <w:rsid w:val="00A12116"/>
    <w:rsid w:val="00A23CCD"/>
    <w:rsid w:val="00A5474C"/>
    <w:rsid w:val="00A6440E"/>
    <w:rsid w:val="00B1283B"/>
    <w:rsid w:val="00B85FF7"/>
    <w:rsid w:val="00B87697"/>
    <w:rsid w:val="00BF4208"/>
    <w:rsid w:val="00C44168"/>
    <w:rsid w:val="00C63654"/>
    <w:rsid w:val="00C64BC3"/>
    <w:rsid w:val="00CD7ED1"/>
    <w:rsid w:val="00CF5242"/>
    <w:rsid w:val="00DB65E0"/>
    <w:rsid w:val="00DF431E"/>
    <w:rsid w:val="00E37AC9"/>
    <w:rsid w:val="00EA7515"/>
    <w:rsid w:val="00EC357A"/>
    <w:rsid w:val="00ED1259"/>
    <w:rsid w:val="00ED76D4"/>
    <w:rsid w:val="00F10DEA"/>
    <w:rsid w:val="00F31DF8"/>
    <w:rsid w:val="00F4700B"/>
    <w:rsid w:val="00F65704"/>
    <w:rsid w:val="00FC4FA4"/>
    <w:rsid w:val="00FC5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31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42619"/>
    <w:rPr>
      <w:color w:val="0000FF"/>
      <w:u w:val="single"/>
    </w:rPr>
  </w:style>
  <w:style w:type="table" w:styleId="TableGrid">
    <w:name w:val="Table Grid"/>
    <w:basedOn w:val="TableNormal"/>
    <w:uiPriority w:val="99"/>
    <w:rsid w:val="00896F7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29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9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9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9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9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298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61</TotalTime>
  <Pages>1</Pages>
  <Words>119</Words>
  <Characters>684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6</cp:revision>
  <cp:lastPrinted>2013-12-16T10:30:00Z</cp:lastPrinted>
  <dcterms:created xsi:type="dcterms:W3CDTF">2014-05-13T02:44:00Z</dcterms:created>
  <dcterms:modified xsi:type="dcterms:W3CDTF">2014-05-22T03:53:00Z</dcterms:modified>
</cp:coreProperties>
</file>